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5a53ab" w14:textId="d5a53a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41613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41613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041613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41613">
      <w:pPr>
        <w:jc w:val="center"/>
        <w:rPr>
          <w:rFonts w:cs="Arial"/>
          <w:b/>
        </w:rPr>
      </w:pPr>
      <w:r w:rsidRPr="00041613">
        <w:rPr>
          <w:rFonts w:cs="Arial"/>
          <w:b/>
        </w:rPr>
        <w:t>M. 3 COLOR j.d.o.o., OIB: 9</w:t>
      </w:r>
      <w:r>
        <w:rPr>
          <w:rFonts w:cs="Arial"/>
          <w:b/>
        </w:rPr>
        <w:t>6407191862, Karigador, Kras 67G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041613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41613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04161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041613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41613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041613">
        <w:rPr>
          <w:rFonts w:cs="Arial"/>
        </w:rPr>
        <w:t>rujna 2023</w:t>
      </w:r>
      <w:r w:rsidRPr="00BE62FB">
        <w:rPr>
          <w:rFonts w:cs="Arial"/>
        </w:rPr>
        <w:t xml:space="preserve">. prema kojemu na dan </w:t>
      </w:r>
      <w:r w:rsidR="00041613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041613">
        <w:rPr>
          <w:rFonts w:cs="Arial"/>
        </w:rPr>
        <w:t xml:space="preserve">rujna </w:t>
      </w:r>
      <w:r w:rsidRPr="00BE62FB">
        <w:rPr>
          <w:rFonts w:cs="Arial"/>
        </w:rPr>
        <w:t xml:space="preserve"> </w:t>
      </w:r>
      <w:r w:rsidR="00041613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41613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41613">
        <w:rPr>
          <w:rFonts w:cs="Arial"/>
        </w:rPr>
        <w:t>4.537,48 eura</w:t>
      </w:r>
      <w:r w:rsidRPr="00BE62FB">
        <w:rPr>
          <w:rFonts w:cs="Arial"/>
        </w:rPr>
        <w:t xml:space="preserve">. </w:t>
      </w:r>
      <w:r w:rsidR="00634414">
        <w:rPr>
          <w:rFonts w:cs="Arial"/>
        </w:rPr>
        <w:t xml:space="preserve">Na današnji dan blokada iznosi 4.578,94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764A48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764A48" w:rsidP="004F3811" w:rsidRDefault="00764A48">
      <w:pPr>
        <w:ind w:right="-288"/>
        <w:jc w:val="both"/>
        <w:rPr>
          <w:rFonts w:cs="Arial"/>
        </w:rPr>
      </w:pPr>
    </w:p>
    <w:p w:rsidR="00764A48" w:rsidP="004F3811" w:rsidRDefault="00764A48">
      <w:pPr>
        <w:ind w:right="-288"/>
        <w:jc w:val="both"/>
        <w:rPr>
          <w:rFonts w:cs="Arial"/>
        </w:rPr>
      </w:pPr>
    </w:p>
    <w:p w:rsidR="00764A48" w:rsidP="004F3811" w:rsidRDefault="00764A48">
      <w:pPr>
        <w:ind w:right="-288"/>
        <w:jc w:val="both"/>
        <w:rPr>
          <w:rFonts w:cs="Arial"/>
        </w:rPr>
      </w:pPr>
    </w:p>
    <w:p w:rsidRPr="00BE62FB" w:rsidR="00764A48" w:rsidP="004F3811" w:rsidRDefault="00764A4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</w:t>
      </w:r>
      <w:r w:rsidR="00764A48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764A48" w:rsidP="004F3811" w:rsidRDefault="00764A48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70BE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41613" w:rsidP="00041613" w:rsidRDefault="0004161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377/2023-10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41613">
      <w:rPr>
        <w:rFonts w:ascii="Arial" w:hAnsi="Arial" w:cs="Arial"/>
      </w:rPr>
      <w:t>377/2023-10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613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A65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4414"/>
    <w:rsid w:val="00637A2F"/>
    <w:rsid w:val="00670BE6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64A4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0B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0B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0BE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0BE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0BE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2023.</izvorni_sadrzaj>
    <derivirana_varijabla naziv="DomainObject.StvarniPocetakDatum_1">13. studenog 2023.</derivirana_varijabla>
  </DomainObject.StvarniPocetakDatum>
  <DomainObject.StvarniZavrsetakDatum>
    <izvorni_sadrzaj>13. studenog 2023.</izvorni_sadrzaj>
    <derivirana_varijabla naziv="DomainObject.StvarniZavrsetakDatum_1">13. studenog 2023.</derivirana_varijabla>
  </DomainObject.StvarniZavrsetakDatum>
  <DomainObject.PlaniraniZavrsetakDatum>
    <izvorni_sadrzaj>13. studenog 2023.</izvorni_sadrzaj>
    <derivirana_varijabla naziv="DomainObject.PlaniraniZavrsetakDatum_1">13. studenog 2023.</derivirana_varijabla>
  </DomainObject.PlaniraniZavrsetakDatum>
  <DomainObject.PlaniraniPocetakDatum>
    <izvorni_sadrzaj>13. studenog 2023.</izvorni_sadrzaj>
    <derivirana_varijabla naziv="DomainObject.PlaniraniPocetakDatum_1">13. studenog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2023.</izvorni_sadrzaj>
    <derivirana_varijabla naziv="DomainObject.Zapisnik.DatumKreiranja_1">15.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St-377/2023-10</izvorni_sadrzaj>
    <derivirana_varijabla naziv="DomainObject.Zapisnik.Oznaka_1">St-377/2023-10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St-377/2023</izvorni_sadrzaj>
    <derivirana_varijabla naziv="DomainObject.Predmet.OznakaBroj_1">St-377/2023</derivirana_varijabla>
  </DomainObject.Predmet.OznakaBroj>
  <DomainObject.Predmet.OznakaBrojOptuznogAkta>
    <izvorni_sadrzaj>04-06-23-3889</izvorni_sadrzaj>
    <derivirana_varijabla naziv="DomainObject.Predmet.OznakaBrojOptuznogAkta_1">04-06-23-3889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M.3 COLOR j.d.o.o., KARIGADOR zastupanog po punomoćniku Marko Šalehar</izvorni_sadrzaj>
    <derivirana_varijabla naziv="DomainObject.Predmet.ProtustrankaFormated_1">  M.3 COLOR j.d.o.o., KARIGADOR zastupanog po punomoćniku Marko Šalehar</derivirana_varijabla>
  </DomainObject.Predmet.ProtustrankaFormated>
  <DomainObject.Predmet.ProtustrankaFormatedOIB>
    <izvorni_sadrzaj>  M.3 COLOR j.d.o.o., KARIGADOR, OIB 96407191862 zastupanog po punomoćniku Marko Šalehar</izvorni_sadrzaj>
    <derivirana_varijabla naziv="DomainObject.Predmet.ProtustrankaFormatedOIB_1">  M.3 COLOR j.d.o.o., KARIGADOR, OIB 96407191862 zastupanog po punomoćniku Marko Šalehar</derivirana_varijabla>
  </DomainObject.Predmet.ProtustrankaFormatedOIB>
  <DomainObject.Predmet.ProtustrankaFormatedWithAdress>
    <izvorni_sadrzaj> M.3 COLOR j.d.o.o., KARIGADOR, Kras 67 G, 52474 Karigador zastupanog po punomoćniku Marko Šalehar</izvorni_sadrzaj>
    <derivirana_varijabla naziv="DomainObject.Predmet.ProtustrankaFormatedWithAdress_1"> M.3 COLOR j.d.o.o., KARIGADOR, Kras 67 G, 52474 Karigador zastupanog po punomoćniku Marko Šalehar</derivirana_varijabla>
  </DomainObject.Predmet.ProtustrankaFormatedWithAdress>
  <DomainObject.Predmet.ProtustrankaFormatedWithAdressOIB>
    <izvorni_sadrzaj> M.3 COLOR j.d.o.o., KARIGADOR, OIB 96407191862, Kras 67 G, 52474 Karigador zastupanog po punomoćniku Marko Šalehar</izvorni_sadrzaj>
    <derivirana_varijabla naziv="DomainObject.Predmet.ProtustrankaFormatedWithAdressOIB_1"> M.3 COLOR j.d.o.o., KARIGADOR, OIB 96407191862, Kras 67 G, 52474 Karigador zastupanog po punomoćniku Marko Šalehar</derivirana_varijabla>
  </DomainObject.Predmet.ProtustrankaFormatedWithAdressOIB>
  <DomainObject.Predmet.ProtustrankaWithAdress>
    <izvorni_sadrzaj>M.3 COLOR j.d.o.o., KARIGADOR Kras 67 G, 52474 Karigador</izvorni_sadrzaj>
    <derivirana_varijabla naziv="DomainObject.Predmet.ProtustrankaWithAdress_1">M.3 COLOR j.d.o.o., KARIGADOR Kras 67 G, 52474 Karigador</derivirana_varijabla>
  </DomainObject.Predmet.ProtustrankaWithAdress>
  <DomainObject.Predmet.ProtustrankaWithAdressOIB>
    <izvorni_sadrzaj>M.3 COLOR j.d.o.o., KARIGADOR, OIB 96407191862, Kras 67 G, 52474 Karigador</izvorni_sadrzaj>
    <derivirana_varijabla naziv="DomainObject.Predmet.ProtustrankaWithAdressOIB_1">M.3 COLOR j.d.o.o., KARIGADOR, OIB 96407191862, Kras 67 G, 52474 Karigador</derivirana_varijabla>
  </DomainObject.Predmet.ProtustrankaWithAdressOIB>
  <DomainObject.Predmet.ProtustrankaNazivFormated>
    <izvorni_sadrzaj>M.3 COLOR j.d.o.o., KARIGADOR</izvorni_sadrzaj>
    <derivirana_varijabla naziv="DomainObject.Predmet.ProtustrankaNazivFormated_1">M.3 COLOR j.d.o.o., KARIGADOR</derivirana_varijabla>
  </DomainObject.Predmet.ProtustrankaNazivFormated>
  <DomainObject.Predmet.ProtustrankaNazivFormatedOIB>
    <izvorni_sadrzaj>M.3 COLOR j.d.o.o., KARIGADOR, OIB 96407191862</izvorni_sadrzaj>
    <derivirana_varijabla naziv="DomainObject.Predmet.ProtustrankaNazivFormatedOIB_1">M.3 COLOR j.d.o.o., KARIGADOR, OIB 96407191862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M.3 COLOR j.d.o.o., KARIGADOR zastupanog po punomoćniku Marko Šalehar</item>
    </izvorni_sadrzaj>
    <derivirana_varijabla naziv="DomainObject.Predmet.ProtuStrankaListFormated_1">
      <item>M.3 COLOR j.d.o.o., KARIGADOR zastupanog po punomoćniku Marko Šalehar</item>
    </derivirana_varijabla>
  </DomainObject.Predmet.ProtuStrankaListFormated>
  <DomainObject.Predmet.ProtuStrankaListFormatedOIB>
    <izvorni_sadrzaj>
      <item>M.3 COLOR j.d.o.o., KARIGADOR, OIB 96407191862 zastupanog po punomoćniku Marko Šalehar</item>
    </izvorni_sadrzaj>
    <derivirana_varijabla naziv="DomainObject.Predmet.ProtuStrankaListFormatedOIB_1">
      <item>M.3 COLOR j.d.o.o., KARIGADOR, OIB 96407191862 zastupanog po punomoćniku Marko Šalehar</item>
    </derivirana_varijabla>
  </DomainObject.Predmet.ProtuStrankaListFormatedOIB>
  <DomainObject.Predmet.ProtuStrankaListFormatedWithAdress>
    <izvorni_sadrzaj>
      <item>M.3 COLOR j.d.o.o., KARIGADOR, Kras 67 G, 52474 Karigador zastupanog po punomoćniku Marko Šalehar</item>
    </izvorni_sadrzaj>
    <derivirana_varijabla naziv="DomainObject.Predmet.ProtuStrankaListFormatedWithAdress_1">
      <item>M.3 COLOR j.d.o.o., KARIGADOR, Kras 67 G, 52474 Karigador zastupanog po punomoćniku Marko Šalehar</item>
    </derivirana_varijabla>
  </DomainObject.Predmet.ProtuStrankaListFormatedWithAdress>
  <DomainObject.Predmet.ProtuStrankaListFormatedWithAdressOIB>
    <izvorni_sadrzaj>
      <item>M.3 COLOR j.d.o.o., KARIGADOR, OIB 96407191862, Kras 67 G, 52474 Karigador zastupanog po punomoćniku Marko Šalehar</item>
    </izvorni_sadrzaj>
    <derivirana_varijabla naziv="DomainObject.Predmet.ProtuStrankaListFormatedWithAdressOIB_1">
      <item>M.3 COLOR j.d.o.o., KARIGADOR, OIB 96407191862, Kras 67 G, 52474 Karigador zastupanog po punomoćniku Marko Šalehar</item>
    </derivirana_varijabla>
  </DomainObject.Predmet.ProtuStrankaListFormatedWithAdressOIB>
  <DomainObject.Predmet.ProtuStrankaListNazivFormated>
    <izvorni_sadrzaj>
      <item>M.3 COLOR j.d.o.o., KARIGADOR</item>
    </izvorni_sadrzaj>
    <derivirana_varijabla naziv="DomainObject.Predmet.ProtuStrankaListNazivFormated_1">
      <item>M.3 COLOR j.d.o.o., KARIGADOR</item>
    </derivirana_varijabla>
  </DomainObject.Predmet.ProtuStrankaListNazivFormated>
  <DomainObject.Predmet.ProtuStrankaListNazivFormatedOIB>
    <izvorni_sadrzaj>
      <item>M.3 COLOR j.d.o.o., KARIGADOR, OIB 96407191862</item>
    </izvorni_sadrzaj>
    <derivirana_varijabla naziv="DomainObject.Predmet.ProtuStrankaListNazivFormatedOIB_1">
      <item>M.3 COLOR j.d.o.o., KARIGADOR, OIB 96407191862</item>
    </derivirana_varijabla>
  </DomainObject.Predmet.ProtuStrankaListNazivFormatedOIB>
  <DomainObject.Predmet.OstaliListFormated>
    <izvorni_sadrzaj>
      <item>Marko Šalehar punomoćnik sudionika u postupku M.3 COLOR j.d.o.o., KARIGADOR</item>
      <item>Ljubenko Antonia</item>
    </izvorni_sadrzaj>
    <derivirana_varijabla naziv="DomainObject.Predmet.OstaliListFormated_1">
      <item>Marko Šalehar punomoćnik sudionika u postupku M.3 COLOR j.d.o.o., KARIGADOR</item>
      <item>Ljubenko Antonia</item>
    </derivirana_varijabla>
  </DomainObject.Predmet.OstaliListFormated>
  <DomainObject.Predmet.OstaliListFormatedOIB>
    <izvorni_sadrzaj>
      <item>Marko Šalehar, OIB 57679093726 punomoćnik sudionika u postupku M.3 COLOR j.d.o.o., KARIGADOR</item>
      <item>Ljubenko Antonia, OIB 38955759387</item>
    </izvorni_sadrzaj>
    <derivirana_varijabla naziv="DomainObject.Predmet.OstaliListFormatedOIB_1">
      <item>Marko Šalehar, OIB 57679093726 punomoćnik sudionika u postupku M.3 COLOR j.d.o.o., KARIGADOR</item>
      <item>Ljubenko Antonia, OIB 38955759387</item>
    </derivirana_varijabla>
  </DomainObject.Predmet.OstaliListFormatedOIB>
  <DomainObject.Predmet.OstaliListFormatedWithAdress>
    <izvorni_sadrzaj>
      <item>Marko Šalehar, Stancijeta - Stanzietta 13f, 52466 Bužinija punomoćnik sudionika u postupku M.3 COLOR j.d.o.o., KARIGADOR</item>
      <item>Ljubenko Antonia,  Ul. Bože Gumpca 53A, 52100 Pula</item>
    </izvorni_sadrzaj>
    <derivirana_varijabla naziv="DomainObject.Predmet.OstaliListFormatedWithAdress_1">
      <item>Marko Šalehar, Stancijeta - Stanzietta 13f, 52466 Bužinija punomoćnik sudionika u postupku M.3 COLOR j.d.o.o., KARIGADOR</item>
      <item>Ljubenko Antonia,  Ul. Bože Gumpca 53A, 52100 Pula</item>
    </derivirana_varijabla>
  </DomainObject.Predmet.OstaliListFormatedWithAdress>
  <DomainObject.Predmet.OstaliListFormatedWithAdressOIB>
    <izvorni_sadrzaj>
      <item>Marko Šalehar, OIB 57679093726, Stancijeta - Stanzietta 13f, 52466 Bužinija punomoćnik sudionika u postupku M.3 COLOR j.d.o.o., KARIGADOR</item>
      <item>Ljubenko Antonia, OIB 38955759387,  Ul. Bože Gumpca 53A, 52100 Pula</item>
    </izvorni_sadrzaj>
    <derivirana_varijabla naziv="DomainObject.Predmet.OstaliListFormatedWithAdressOIB_1">
      <item>Marko Šalehar, OIB 57679093726, Stancijeta - Stanzietta 13f, 52466 Bužinija punomoćnik sudionika u postupku M.3 COLOR j.d.o.o., KARIGADOR</item>
      <item>Ljubenko Antonia, OIB 38955759387,  Ul. Bože Gumpca 53A, 52100 Pula</item>
    </derivirana_varijabla>
  </DomainObject.Predmet.OstaliListFormatedWithAdressOIB>
  <DomainObject.Predmet.OstaliListNazivFormated>
    <izvorni_sadrzaj>
      <item>Marko Šalehar</item>
      <item>Ljubenko Antonia</item>
    </izvorni_sadrzaj>
    <derivirana_varijabla naziv="DomainObject.Predmet.OstaliListNazivFormated_1">
      <item>Marko Šalehar</item>
      <item>Ljubenko Antonia</item>
    </derivirana_varijabla>
  </DomainObject.Predmet.OstaliListNazivFormated>
  <DomainObject.Predmet.OstaliListNazivFormatedOIB>
    <izvorni_sadrzaj>
      <item>Marko Šalehar, OIB 57679093726</item>
      <item>Ljubenko Antonia, OIB 38955759387</item>
    </izvorni_sadrzaj>
    <derivirana_varijabla naziv="DomainObject.Predmet.OstaliListNazivFormatedOIB_1">
      <item>Marko Šalehar, OIB 57679093726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2023.</izvorni_sadrzaj>
    <derivirana_varijabla naziv="DomainObject.Datum_1">15. studenog 2023.</derivirana_varijabla>
  </DomainObject.Datum>
  <DomainObject.PoslovniBrojDokumenta>
    <izvorni_sadrzaj>St-377/2023-10</izvorni_sadrzaj>
    <derivirana_varijabla naziv="DomainObject.PoslovniBrojDokumenta_1">St-377/2023-10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M.3 COLOR j.d.o.o., KARIGADOR</izvorni_sadrzaj>
    <derivirana_varijabla naziv="DomainObject.Predmet.ProtustrankaIDrugi_1">M.3 COLOR j.d.o.o., KARIGADOR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M.3 COLOR j.d.o.o., KARIGADOR, OIB 96407191862, Kras 67 G, 52474 Karigador</izvorni_sadrzaj>
    <derivirana_varijabla naziv="DomainObject.Predmet.ProtustrankaIDrugiAdressOIB_1">M.3 COLOR j.d.o.o., KARIGADOR, OIB 96407191862, Kras 67 G,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M.3 COLOR j.d.o.o., KARIGADOR</item>
      <item>Financijska agencija (FINA)</item>
      <item>Marko Šalehar</item>
      <item>Ljubenko Antonia</item>
    </izvorni_sadrzaj>
    <derivirana_varijabla naziv="DomainObject.Predmet.SudioniciListNaziv_1">
      <item>M.3 COLOR j.d.o.o., KARIGADOR</item>
      <item>Financijska agencija (FINA)</item>
      <item>Marko Šalehar</item>
      <item>Ljubenko Antonia</item>
    </derivirana_varijabla>
  </DomainObject.Predmet.SudioniciListNaziv>
  <DomainObject.Predmet.SudioniciListAdressOIB>
    <izvorni_sadrzaj>
      <item>M.3 COLOR j.d.o.o., KARIGADOR, OIB 96407191862, Kras 67 G,52474 Karigador</item>
      <item>Financijska agencija (FINA), OIB 85821130368, GIARDINI 5,52100 Pula</item>
      <item>Marko Šalehar, OIB 57679093726, Stancijeta - Stanzietta 13f,52466 Bužinija</item>
      <item>Ljubenko Antonia, OIB 38955759387,  Ul. Bože Gumpca 53A,52100 Pula</item>
    </izvorni_sadrzaj>
    <derivirana_varijabla naziv="DomainObject.Predmet.SudioniciListAdressOIB_1">
      <item>M.3 COLOR j.d.o.o., KARIGADOR, OIB 96407191862, Kras 67 G,52474 Karigador</item>
      <item>Financijska agencija (FINA), OIB 85821130368, GIARDINI 5,52100 Pula</item>
      <item>Marko Šalehar, OIB 57679093726, Stancijeta - Stanzietta 13f,52466 Bužinija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96407191862</item>
      <item>, OIB 85821130368</item>
      <item>, OIB 57679093726</item>
      <item>, OIB 38955759387</item>
    </izvorni_sadrzaj>
    <derivirana_varijabla naziv="DomainObject.Predmet.SudioniciListNazivOIB_1">
      <item>, OIB 96407191862</item>
      <item>, OIB 85821130368</item>
      <item>, OIB 57679093726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DDE7A-256C-4D38-B258-8CBD70E61C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258</properties:Words>
  <properties:Characters>1416</properties:Characters>
  <properties:Lines>66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2023-11-13T08:08:00Z</dcterms:created>
  <dc:creator>epincin</dc:creator>
  <cp:lastModifiedBy>Sanja Prodan</cp:lastModifiedBy>
  <cp:lastPrinted>2015-12-17T09:17:00Z</cp:lastPrinted>
  <dcterms:modified xmlns:xsi="http://www.w3.org/2001/XMLSchema-instance" xsi:type="dcterms:W3CDTF">2023-11-15T12:24:00Z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St-377/2023-10 / Zapisnik - Ročište radi rasprave o uvjetima za otvaranje steč. post. (St-377-2023-m3color.docx)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